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1780E" w14:textId="557074EA" w:rsidR="004A0E0A" w:rsidRPr="004A0E0A" w:rsidRDefault="004A0E0A" w:rsidP="004A0E0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4A0E0A">
        <w:rPr>
          <w:rFonts w:cs="Arial"/>
          <w:bCs/>
          <w:sz w:val="24"/>
          <w:szCs w:val="24"/>
        </w:rPr>
        <w:t>3GPP TSG-RAN WG3 Meeting #130</w:t>
      </w:r>
      <w:r w:rsidRPr="004A0E0A">
        <w:rPr>
          <w:rFonts w:cs="Arial"/>
          <w:bCs/>
          <w:sz w:val="24"/>
          <w:szCs w:val="24"/>
        </w:rPr>
        <w:tab/>
      </w:r>
      <w:r w:rsidR="000B1E2E" w:rsidRPr="000B1E2E">
        <w:rPr>
          <w:rFonts w:cs="Arial"/>
          <w:bCs/>
          <w:sz w:val="24"/>
          <w:szCs w:val="24"/>
        </w:rPr>
        <w:t>R3-258316</w:t>
      </w:r>
    </w:p>
    <w:p w14:paraId="53E8C3EB" w14:textId="7AA797F6" w:rsidR="00DD0405" w:rsidRPr="004C6888" w:rsidRDefault="004A0E0A" w:rsidP="004A0E0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A0E0A">
        <w:rPr>
          <w:rFonts w:cs="Arial"/>
          <w:bCs/>
          <w:sz w:val="24"/>
          <w:szCs w:val="24"/>
        </w:rPr>
        <w:t>Dallas, US, 17-21 Nov, 2025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3E56B52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5AC1" w:rsidRPr="00875AC1">
        <w:rPr>
          <w:rFonts w:ascii="Arial" w:hAnsi="Arial" w:cs="Arial"/>
          <w:b/>
          <w:sz w:val="22"/>
          <w:szCs w:val="22"/>
        </w:rPr>
        <w:t>[Draft] Reply LS on allocation of CN assigned subgroup ID for LP-WUS</w:t>
      </w:r>
    </w:p>
    <w:p w14:paraId="38803FCA" w14:textId="6C559C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B097D" w:rsidRPr="003B097D">
        <w:rPr>
          <w:rFonts w:ascii="Arial" w:hAnsi="Arial" w:cs="Arial"/>
          <w:b/>
          <w:bCs/>
          <w:sz w:val="22"/>
          <w:szCs w:val="22"/>
        </w:rPr>
        <w:t>S2-2509834</w:t>
      </w:r>
      <w:r w:rsidR="003B097D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</w:t>
      </w:r>
      <w:r w:rsidR="001E1530">
        <w:rPr>
          <w:rFonts w:ascii="Arial" w:hAnsi="Arial" w:cs="Arial"/>
          <w:b/>
          <w:bCs/>
          <w:sz w:val="22"/>
          <w:szCs w:val="22"/>
        </w:rPr>
        <w:t xml:space="preserve"> </w:t>
      </w:r>
      <w:r w:rsidR="00E375C8" w:rsidRPr="00CB5037">
        <w:rPr>
          <w:rFonts w:ascii="Arial" w:hAnsi="Arial" w:cs="Arial"/>
          <w:b/>
          <w:sz w:val="22"/>
          <w:szCs w:val="22"/>
        </w:rPr>
        <w:t>allocation of CN assigned subgroup ID for LP-WUS</w:t>
      </w:r>
    </w:p>
    <w:p w14:paraId="2B1BF33D" w14:textId="4A336B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7561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7F273E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2562" w:rsidRPr="00F32562">
        <w:rPr>
          <w:rFonts w:ascii="Arial" w:hAnsi="Arial" w:cs="Arial"/>
          <w:b/>
          <w:bCs/>
          <w:sz w:val="22"/>
          <w:szCs w:val="22"/>
        </w:rPr>
        <w:t>NR_LPWUS-Core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2E6AA2F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B32F0">
        <w:rPr>
          <w:sz w:val="22"/>
          <w:szCs w:val="22"/>
        </w:rPr>
        <w:t xml:space="preserve">Huawei </w:t>
      </w:r>
      <w:r w:rsidR="001B32F0" w:rsidRPr="00112BA8">
        <w:rPr>
          <w:sz w:val="22"/>
          <w:szCs w:val="22"/>
          <w:highlight w:val="yellow"/>
        </w:rPr>
        <w:t>[</w:t>
      </w:r>
      <w:r w:rsidR="00112BA8">
        <w:rPr>
          <w:sz w:val="22"/>
          <w:szCs w:val="22"/>
          <w:highlight w:val="yellow"/>
        </w:rPr>
        <w:t>will</w:t>
      </w:r>
      <w:r w:rsidR="001B32F0" w:rsidRPr="00112BA8">
        <w:rPr>
          <w:sz w:val="22"/>
          <w:szCs w:val="22"/>
          <w:highlight w:val="yellow"/>
        </w:rPr>
        <w:t xml:space="preserve"> be </w:t>
      </w:r>
      <w:r w:rsidR="00BE75FD" w:rsidRPr="00112BA8">
        <w:rPr>
          <w:rFonts w:hint="eastAsia"/>
          <w:sz w:val="22"/>
          <w:szCs w:val="22"/>
          <w:highlight w:val="yellow"/>
          <w:lang w:eastAsia="zh-CN"/>
        </w:rPr>
        <w:t>RAN3</w:t>
      </w:r>
      <w:r w:rsidR="001B32F0" w:rsidRPr="00112BA8">
        <w:rPr>
          <w:sz w:val="22"/>
          <w:szCs w:val="22"/>
          <w:highlight w:val="yellow"/>
          <w:lang w:eastAsia="zh-CN"/>
        </w:rPr>
        <w:t>]</w:t>
      </w:r>
    </w:p>
    <w:p w14:paraId="250ECC70" w14:textId="7EFB5B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462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6BEABE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D1C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E661BC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0EAE4A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BC5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1DDAF2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14CD5">
        <w:rPr>
          <w:rFonts w:ascii="Arial" w:hAnsi="Arial" w:cs="Arial"/>
          <w:b/>
          <w:bCs/>
          <w:sz w:val="22"/>
          <w:szCs w:val="22"/>
        </w:rPr>
        <w:t>Hanfeng3</w:t>
      </w:r>
      <w:r w:rsidR="00DD4EA2" w:rsidRPr="00DD4EA2">
        <w:rPr>
          <w:rFonts w:ascii="Arial" w:hAnsi="Arial" w:cs="Arial"/>
          <w:b/>
          <w:bCs/>
          <w:sz w:val="22"/>
          <w:szCs w:val="22"/>
        </w:rPr>
        <w:t>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18AFD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0D05" w:rsidRPr="00A20D05">
        <w:rPr>
          <w:rFonts w:ascii="Arial" w:hAnsi="Arial" w:cs="Arial"/>
          <w:bCs/>
        </w:rPr>
        <w:t>R3-258315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7699485A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</w:t>
      </w:r>
      <w:r w:rsidR="004D0A70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for the </w:t>
      </w:r>
      <w:r w:rsidR="002F7592">
        <w:rPr>
          <w:rFonts w:ascii="Arial" w:hAnsi="Arial" w:cs="Arial"/>
        </w:rPr>
        <w:t xml:space="preserve">reply </w:t>
      </w:r>
      <w:r>
        <w:rPr>
          <w:rFonts w:ascii="Arial" w:hAnsi="Arial" w:cs="Arial"/>
        </w:rPr>
        <w:t xml:space="preserve">LS on </w:t>
      </w:r>
      <w:r w:rsidR="00CC59AB" w:rsidRPr="00CC59AB">
        <w:rPr>
          <w:rFonts w:ascii="Arial" w:hAnsi="Arial" w:cs="Arial"/>
        </w:rPr>
        <w:t>allocation of CN assigned subgroup ID for LP-WUS</w:t>
      </w:r>
      <w:r w:rsidR="00B67338">
        <w:rPr>
          <w:rFonts w:ascii="Arial" w:hAnsi="Arial" w:cs="Arial"/>
        </w:rPr>
        <w:t xml:space="preserve">. </w:t>
      </w:r>
    </w:p>
    <w:p w14:paraId="6FAB944A" w14:textId="4015C5E2" w:rsidR="00341BE5" w:rsidRDefault="00341BE5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753BF1">
        <w:rPr>
          <w:rFonts w:ascii="Arial" w:hAnsi="Arial" w:cs="Arial"/>
        </w:rPr>
        <w:t xml:space="preserve"> would like to provide the following </w:t>
      </w:r>
      <w:r w:rsidR="00495698">
        <w:rPr>
          <w:rFonts w:ascii="Arial" w:hAnsi="Arial" w:cs="Arial"/>
        </w:rPr>
        <w:t>replies</w:t>
      </w:r>
      <w:r w:rsidR="008C7BB8">
        <w:rPr>
          <w:rFonts w:ascii="Arial" w:hAnsi="Arial" w:cs="Arial"/>
        </w:rPr>
        <w:t xml:space="preserve"> to the questions raised</w:t>
      </w:r>
      <w:r w:rsidR="007B50C0">
        <w:rPr>
          <w:rFonts w:ascii="Arial" w:hAnsi="Arial" w:cs="Arial"/>
        </w:rPr>
        <w:t xml:space="preserve">. </w:t>
      </w:r>
      <w:r w:rsidR="00B80045">
        <w:rPr>
          <w:rFonts w:ascii="Arial" w:hAnsi="Arial" w:cs="Arial"/>
        </w:rPr>
        <w:t xml:space="preserve"> </w:t>
      </w:r>
    </w:p>
    <w:p w14:paraId="329E3DAA" w14:textId="77777777" w:rsidR="000C4251" w:rsidRPr="000C4251" w:rsidRDefault="000C4251" w:rsidP="000C4251">
      <w:pPr>
        <w:pStyle w:val="NormalinLS"/>
        <w:rPr>
          <w:rFonts w:ascii="Arial" w:hAnsi="Arial" w:cs="Arial"/>
        </w:rPr>
      </w:pPr>
      <w:r w:rsidRPr="000C4251">
        <w:rPr>
          <w:rFonts w:ascii="Arial" w:hAnsi="Arial" w:cs="Arial"/>
        </w:rPr>
        <w:t xml:space="preserve">a) </w:t>
      </w:r>
      <w:r w:rsidRPr="000C4251">
        <w:rPr>
          <w:rFonts w:ascii="Arial" w:hAnsi="Arial" w:cs="Arial"/>
        </w:rPr>
        <w:tab/>
        <w:t>What is the typical area that a PO-to-LO association configuration will apply to? (e.g., is the configuration uniform in a PLMN, different in every cell, etc, and is it mandatory for an LP-WUS capable gNB to support all 3 PO-to-LO association configurations?) This information will help SA2 to understand what kind of solution to propose.</w:t>
      </w:r>
    </w:p>
    <w:p w14:paraId="416BF952" w14:textId="15DCED50" w:rsidR="000073DB" w:rsidRDefault="00BD04CA" w:rsidP="000C4251">
      <w:pPr>
        <w:pStyle w:val="NormalinLS"/>
        <w:rPr>
          <w:rFonts w:ascii="Arial" w:hAnsi="Arial" w:cs="Arial"/>
        </w:rPr>
      </w:pPr>
      <w:r w:rsidRPr="000D07F9">
        <w:rPr>
          <w:rFonts w:ascii="Arial" w:hAnsi="Arial" w:cs="Arial"/>
          <w:b/>
          <w:bCs/>
        </w:rPr>
        <w:t>[RAN3 answer]:</w:t>
      </w:r>
      <w:r>
        <w:rPr>
          <w:rFonts w:ascii="Arial" w:hAnsi="Arial" w:cs="Arial"/>
        </w:rPr>
        <w:t xml:space="preserve"> </w:t>
      </w:r>
      <w:r w:rsidR="00402F18">
        <w:rPr>
          <w:rFonts w:ascii="Arial" w:hAnsi="Arial" w:cs="Arial"/>
        </w:rPr>
        <w:t>It is RAN3 understanding that</w:t>
      </w:r>
      <w:r w:rsidR="000073DB">
        <w:rPr>
          <w:rFonts w:ascii="Arial" w:hAnsi="Arial" w:cs="Arial"/>
        </w:rPr>
        <w:t>:</w:t>
      </w:r>
    </w:p>
    <w:p w14:paraId="0D9D5979" w14:textId="04D2BB49" w:rsidR="0059101E" w:rsidRDefault="00002B56" w:rsidP="002A1C8E">
      <w:pPr>
        <w:pStyle w:val="NormalinLS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911CA">
        <w:rPr>
          <w:rFonts w:ascii="Arial" w:hAnsi="Arial" w:cs="Arial"/>
        </w:rPr>
        <w:t xml:space="preserve">he </w:t>
      </w:r>
      <w:r w:rsidR="0075668B">
        <w:rPr>
          <w:rFonts w:ascii="Arial" w:hAnsi="Arial" w:cs="Arial"/>
        </w:rPr>
        <w:t xml:space="preserve">typical area </w:t>
      </w:r>
      <w:r w:rsidR="007C5E91">
        <w:rPr>
          <w:rFonts w:ascii="Arial" w:hAnsi="Arial" w:cs="Arial"/>
        </w:rPr>
        <w:t>where the</w:t>
      </w:r>
      <w:r w:rsidR="0075668B">
        <w:rPr>
          <w:rFonts w:ascii="Arial" w:hAnsi="Arial" w:cs="Arial"/>
        </w:rPr>
        <w:t xml:space="preserve"> </w:t>
      </w:r>
      <w:r w:rsidR="00D40CC2" w:rsidRPr="00D40CC2">
        <w:rPr>
          <w:rFonts w:ascii="Arial" w:hAnsi="Arial" w:cs="Arial"/>
        </w:rPr>
        <w:t>PO-to-LO association configuration</w:t>
      </w:r>
      <w:r w:rsidR="00BB37BE">
        <w:rPr>
          <w:rFonts w:ascii="Arial" w:hAnsi="Arial" w:cs="Arial"/>
        </w:rPr>
        <w:t xml:space="preserve"> applies</w:t>
      </w:r>
      <w:r w:rsidR="00FC7F7B">
        <w:rPr>
          <w:rFonts w:ascii="Arial" w:hAnsi="Arial" w:cs="Arial"/>
        </w:rPr>
        <w:t xml:space="preserve"> </w:t>
      </w:r>
      <w:r w:rsidR="007439BA">
        <w:rPr>
          <w:rFonts w:ascii="Arial" w:hAnsi="Arial" w:cs="Arial"/>
        </w:rPr>
        <w:t>is</w:t>
      </w:r>
      <w:r w:rsidR="00D40CC2" w:rsidRPr="00D40CC2">
        <w:rPr>
          <w:rFonts w:ascii="Arial" w:hAnsi="Arial" w:cs="Arial"/>
        </w:rPr>
        <w:t xml:space="preserve"> </w:t>
      </w:r>
      <w:r w:rsidR="00D94B77" w:rsidRPr="00D94B77">
        <w:rPr>
          <w:rFonts w:ascii="Arial" w:hAnsi="Arial" w:cs="Arial"/>
        </w:rPr>
        <w:t>pre-configured (e.g., up to operator's policy) or up to implementation</w:t>
      </w:r>
      <w:r w:rsidR="00913106">
        <w:rPr>
          <w:rFonts w:ascii="Arial" w:hAnsi="Arial" w:cs="Arial"/>
        </w:rPr>
        <w:t xml:space="preserve">. RAN3 </w:t>
      </w:r>
      <w:r w:rsidR="00670A11">
        <w:rPr>
          <w:rFonts w:ascii="Arial" w:hAnsi="Arial" w:cs="Arial"/>
        </w:rPr>
        <w:t>assumes</w:t>
      </w:r>
      <w:r w:rsidR="00913106">
        <w:rPr>
          <w:rFonts w:ascii="Arial" w:hAnsi="Arial" w:cs="Arial"/>
        </w:rPr>
        <w:t xml:space="preserve"> that the preconfigured areas should be </w:t>
      </w:r>
      <w:r w:rsidR="005109A3">
        <w:rPr>
          <w:rFonts w:ascii="Arial" w:hAnsi="Arial" w:cs="Arial"/>
        </w:rPr>
        <w:t xml:space="preserve">uniform </w:t>
      </w:r>
      <w:r w:rsidR="00D94B77" w:rsidRPr="00D94B77">
        <w:rPr>
          <w:rFonts w:ascii="Arial" w:hAnsi="Arial" w:cs="Arial"/>
        </w:rPr>
        <w:t xml:space="preserve">at </w:t>
      </w:r>
      <w:r w:rsidR="007759AB">
        <w:rPr>
          <w:rFonts w:ascii="Arial" w:hAnsi="Arial" w:cs="Arial"/>
        </w:rPr>
        <w:t xml:space="preserve">least at </w:t>
      </w:r>
      <w:r w:rsidR="00D94B77" w:rsidRPr="00D94B77">
        <w:rPr>
          <w:rFonts w:ascii="Arial" w:hAnsi="Arial" w:cs="Arial"/>
        </w:rPr>
        <w:t>the tracking area level</w:t>
      </w:r>
      <w:r w:rsidR="00CD0586">
        <w:rPr>
          <w:rFonts w:ascii="Arial" w:hAnsi="Arial" w:cs="Arial"/>
        </w:rPr>
        <w:t xml:space="preserve">. </w:t>
      </w:r>
      <w:r w:rsidR="009B1098">
        <w:rPr>
          <w:rFonts w:ascii="Arial" w:hAnsi="Arial" w:cs="Arial"/>
        </w:rPr>
        <w:t xml:space="preserve"> </w:t>
      </w:r>
    </w:p>
    <w:p w14:paraId="71022DB3" w14:textId="2367A4AE" w:rsidR="00E95795" w:rsidRDefault="003E2364" w:rsidP="002A1C8E">
      <w:pPr>
        <w:pStyle w:val="NormalinLS"/>
        <w:ind w:left="360"/>
        <w:rPr>
          <w:rFonts w:ascii="Arial" w:hAnsi="Arial" w:cs="Arial"/>
        </w:rPr>
      </w:pPr>
      <w:r w:rsidRPr="002A7FBE">
        <w:rPr>
          <w:rFonts w:ascii="Arial" w:hAnsi="Arial" w:cs="Arial"/>
        </w:rPr>
        <w:t>W</w:t>
      </w:r>
      <w:r w:rsidRPr="00F424D9">
        <w:rPr>
          <w:rFonts w:ascii="Arial" w:hAnsi="Arial" w:cs="Arial"/>
        </w:rPr>
        <w:t xml:space="preserve">hether </w:t>
      </w:r>
      <w:r w:rsidR="002B2713" w:rsidRPr="00F424D9">
        <w:rPr>
          <w:rFonts w:ascii="Arial" w:hAnsi="Arial" w:cs="Arial"/>
        </w:rPr>
        <w:t>an LP-WUS capable gNB support</w:t>
      </w:r>
      <w:r w:rsidR="00B2325C" w:rsidRPr="00F424D9">
        <w:rPr>
          <w:rFonts w:ascii="Arial" w:hAnsi="Arial" w:cs="Arial"/>
        </w:rPr>
        <w:t>s</w:t>
      </w:r>
      <w:r w:rsidR="002B2713" w:rsidRPr="004C7E7A">
        <w:rPr>
          <w:rFonts w:ascii="Arial" w:hAnsi="Arial" w:cs="Arial"/>
        </w:rPr>
        <w:t xml:space="preserve"> all 3 PO-to-LO association configurations</w:t>
      </w:r>
      <w:r w:rsidR="007B605E" w:rsidRPr="004C7E7A">
        <w:rPr>
          <w:rFonts w:ascii="Arial" w:hAnsi="Arial" w:cs="Arial"/>
        </w:rPr>
        <w:t xml:space="preserve"> is </w:t>
      </w:r>
      <w:r w:rsidR="00F424D9">
        <w:rPr>
          <w:rFonts w:ascii="Arial" w:hAnsi="Arial" w:cs="Arial"/>
        </w:rPr>
        <w:t xml:space="preserve">also </w:t>
      </w:r>
      <w:r w:rsidR="004C7E7A">
        <w:rPr>
          <w:rFonts w:ascii="Arial" w:hAnsi="Arial" w:cs="Arial"/>
        </w:rPr>
        <w:t>pre-configured (e.g., up to operator’s policy)</w:t>
      </w:r>
      <w:r w:rsidR="007B605E" w:rsidRPr="00F424D9">
        <w:rPr>
          <w:rFonts w:ascii="Arial" w:hAnsi="Arial" w:cs="Arial"/>
        </w:rPr>
        <w:t xml:space="preserve">. </w:t>
      </w:r>
    </w:p>
    <w:p w14:paraId="52391F8B" w14:textId="77777777" w:rsidR="00BD04CA" w:rsidRPr="002A7FBE" w:rsidRDefault="00BD04CA" w:rsidP="002A1C8E">
      <w:pPr>
        <w:pStyle w:val="NormalinLS"/>
        <w:ind w:left="360"/>
        <w:rPr>
          <w:rFonts w:ascii="Arial" w:hAnsi="Arial" w:cs="Arial"/>
        </w:rPr>
      </w:pPr>
    </w:p>
    <w:p w14:paraId="390E14C5" w14:textId="77777777" w:rsidR="000C4251" w:rsidRPr="000C4251" w:rsidRDefault="000C4251" w:rsidP="000C4251">
      <w:pPr>
        <w:pStyle w:val="NormalinLS"/>
        <w:rPr>
          <w:rFonts w:ascii="Arial" w:hAnsi="Arial" w:cs="Arial"/>
        </w:rPr>
      </w:pPr>
      <w:r w:rsidRPr="000C4251">
        <w:rPr>
          <w:rFonts w:ascii="Arial" w:hAnsi="Arial" w:cs="Arial"/>
        </w:rPr>
        <w:t xml:space="preserve">b) </w:t>
      </w:r>
      <w:r w:rsidRPr="000C4251">
        <w:rPr>
          <w:rFonts w:ascii="Arial" w:hAnsi="Arial" w:cs="Arial"/>
        </w:rPr>
        <w:tab/>
        <w:t>Whether the paging PO-to-LO association configuration will be changed often, e.g., to save base station energy when the paging load is less?</w:t>
      </w:r>
    </w:p>
    <w:p w14:paraId="6C3F8F2C" w14:textId="5A2573C9" w:rsidR="000C4251" w:rsidRDefault="00BD04CA" w:rsidP="000C4251">
      <w:pPr>
        <w:pStyle w:val="NormalinLS"/>
        <w:rPr>
          <w:rFonts w:ascii="Arial" w:hAnsi="Arial" w:cs="Arial"/>
        </w:rPr>
      </w:pPr>
      <w:r w:rsidRPr="000D07F9">
        <w:rPr>
          <w:rFonts w:ascii="Arial" w:hAnsi="Arial" w:cs="Arial"/>
          <w:b/>
          <w:bCs/>
        </w:rPr>
        <w:t>[RAN3 answer]:</w:t>
      </w:r>
      <w:r>
        <w:rPr>
          <w:rFonts w:ascii="Arial" w:hAnsi="Arial" w:cs="Arial"/>
        </w:rPr>
        <w:t xml:space="preserve"> </w:t>
      </w:r>
      <w:r w:rsidR="00944BD1">
        <w:rPr>
          <w:rFonts w:ascii="Arial" w:hAnsi="Arial" w:cs="Arial"/>
        </w:rPr>
        <w:t xml:space="preserve">RAN3 would like to leave it to RAN2 reply. </w:t>
      </w:r>
      <w:r w:rsidR="002F4C3E">
        <w:rPr>
          <w:rFonts w:ascii="Arial" w:hAnsi="Arial" w:cs="Arial"/>
        </w:rPr>
        <w:t>But i</w:t>
      </w:r>
      <w:r w:rsidR="009C4056" w:rsidRPr="00A30B7B">
        <w:rPr>
          <w:rFonts w:ascii="Arial" w:hAnsi="Arial" w:cs="Arial"/>
        </w:rPr>
        <w:t>f any change</w:t>
      </w:r>
      <w:r w:rsidR="002F4C3E">
        <w:rPr>
          <w:rFonts w:ascii="Arial" w:hAnsi="Arial" w:cs="Arial"/>
        </w:rPr>
        <w:t xml:space="preserve"> is needed, </w:t>
      </w:r>
      <w:r w:rsidR="000174FB">
        <w:rPr>
          <w:rFonts w:ascii="Arial" w:hAnsi="Arial" w:cs="Arial"/>
        </w:rPr>
        <w:t xml:space="preserve">from RAN3 perspective, </w:t>
      </w:r>
      <w:r w:rsidR="00A30B7B" w:rsidRPr="00A30B7B">
        <w:rPr>
          <w:rFonts w:ascii="Arial" w:hAnsi="Arial" w:cs="Arial"/>
        </w:rPr>
        <w:t>the</w:t>
      </w:r>
      <w:r w:rsidR="009B0F7F">
        <w:rPr>
          <w:rFonts w:ascii="Arial" w:hAnsi="Arial" w:cs="Arial"/>
        </w:rPr>
        <w:t xml:space="preserve"> change </w:t>
      </w:r>
      <w:r w:rsidR="00675CBE">
        <w:rPr>
          <w:rFonts w:ascii="Arial" w:hAnsi="Arial" w:cs="Arial"/>
        </w:rPr>
        <w:t xml:space="preserve">should </w:t>
      </w:r>
      <w:r w:rsidR="009B0F7F">
        <w:rPr>
          <w:rFonts w:ascii="Arial" w:hAnsi="Arial" w:cs="Arial"/>
        </w:rPr>
        <w:t xml:space="preserve">happen </w:t>
      </w:r>
      <w:r w:rsidR="00A30B7B" w:rsidRPr="00A30B7B">
        <w:rPr>
          <w:rFonts w:ascii="Arial" w:hAnsi="Arial" w:cs="Arial"/>
        </w:rPr>
        <w:t>for all cells within the preconfigured area.</w:t>
      </w:r>
      <w:r w:rsidR="00A3412F">
        <w:rPr>
          <w:rFonts w:ascii="Arial" w:hAnsi="Arial" w:cs="Arial"/>
        </w:rPr>
        <w:t xml:space="preserve"> </w:t>
      </w:r>
    </w:p>
    <w:p w14:paraId="7A80C67E" w14:textId="77777777" w:rsidR="00BD04CA" w:rsidRPr="000C4251" w:rsidRDefault="00BD04CA" w:rsidP="000C4251">
      <w:pPr>
        <w:pStyle w:val="NormalinLS"/>
        <w:rPr>
          <w:rFonts w:ascii="Arial" w:hAnsi="Arial" w:cs="Arial"/>
        </w:rPr>
      </w:pPr>
    </w:p>
    <w:p w14:paraId="5D64815F" w14:textId="77777777" w:rsidR="000C4251" w:rsidRPr="000C4251" w:rsidRDefault="000C4251" w:rsidP="000C4251">
      <w:pPr>
        <w:pStyle w:val="NormalinLS"/>
        <w:rPr>
          <w:rFonts w:ascii="Arial" w:hAnsi="Arial" w:cs="Arial"/>
        </w:rPr>
      </w:pPr>
      <w:r w:rsidRPr="000C4251">
        <w:rPr>
          <w:rFonts w:ascii="Arial" w:hAnsi="Arial" w:cs="Arial"/>
        </w:rPr>
        <w:t xml:space="preserve">c) </w:t>
      </w:r>
      <w:r w:rsidRPr="000C4251">
        <w:rPr>
          <w:rFonts w:ascii="Arial" w:hAnsi="Arial" w:cs="Arial"/>
        </w:rPr>
        <w:tab/>
        <w:t>Will RAN3 specify the relation between subgroup ID value range and the PO-to-LO association (e.g. based on RAN1 specification)? This could avoid SA2 having to refer to a complex part of TS 38.213.</w:t>
      </w:r>
    </w:p>
    <w:p w14:paraId="70D4C472" w14:textId="380ED3B1" w:rsidR="000C4251" w:rsidRDefault="00BD04CA" w:rsidP="0000464B">
      <w:pPr>
        <w:pStyle w:val="NormalinLS"/>
        <w:rPr>
          <w:rFonts w:ascii="Arial" w:hAnsi="Arial" w:cs="Arial"/>
        </w:rPr>
      </w:pPr>
      <w:r w:rsidRPr="000D07F9">
        <w:rPr>
          <w:rFonts w:ascii="Arial" w:hAnsi="Arial" w:cs="Arial"/>
          <w:b/>
          <w:bCs/>
        </w:rPr>
        <w:t>[RAN3 answer]:</w:t>
      </w:r>
      <w:r>
        <w:rPr>
          <w:rFonts w:ascii="Arial" w:hAnsi="Arial" w:cs="Arial"/>
        </w:rPr>
        <w:t xml:space="preserve"> </w:t>
      </w:r>
      <w:r w:rsidR="00F62D4F">
        <w:rPr>
          <w:rFonts w:ascii="Arial" w:hAnsi="Arial" w:cs="Arial"/>
        </w:rPr>
        <w:t xml:space="preserve">RAN3 agreed </w:t>
      </w:r>
      <w:r w:rsidR="00A75197">
        <w:rPr>
          <w:rFonts w:ascii="Arial" w:hAnsi="Arial" w:cs="Arial"/>
        </w:rPr>
        <w:t xml:space="preserve">the </w:t>
      </w:r>
      <w:r w:rsidR="008240A6">
        <w:rPr>
          <w:rFonts w:ascii="Arial" w:hAnsi="Arial" w:cs="Arial"/>
        </w:rPr>
        <w:t>attached a</w:t>
      </w:r>
      <w:r w:rsidR="00A75197">
        <w:rPr>
          <w:rFonts w:ascii="Arial" w:hAnsi="Arial" w:cs="Arial"/>
        </w:rPr>
        <w:t xml:space="preserve">stage 2 CR </w:t>
      </w:r>
      <w:r w:rsidR="00E24AB5">
        <w:rPr>
          <w:rFonts w:ascii="Arial" w:hAnsi="Arial" w:cs="Arial"/>
        </w:rPr>
        <w:t>to specify the CN subgroup ID range</w:t>
      </w:r>
      <w:r w:rsidR="00575BB8">
        <w:rPr>
          <w:rFonts w:ascii="Arial" w:hAnsi="Arial" w:cs="Arial"/>
        </w:rPr>
        <w:t xml:space="preserve">, which is provided to AMF </w:t>
      </w:r>
      <w:r w:rsidR="00521004">
        <w:rPr>
          <w:rFonts w:ascii="Arial" w:hAnsi="Arial" w:cs="Arial"/>
        </w:rPr>
        <w:t xml:space="preserve">for assigning LP-WUS CN subgroup IDs for the UEs within the preconfigured area, </w:t>
      </w:r>
      <w:r w:rsidR="00C52340">
        <w:rPr>
          <w:rFonts w:ascii="Arial" w:hAnsi="Arial" w:cs="Arial"/>
        </w:rPr>
        <w:t xml:space="preserve">and the PO-to-LO association </w:t>
      </w:r>
      <w:r w:rsidR="00A75197">
        <w:rPr>
          <w:rFonts w:ascii="Arial" w:hAnsi="Arial" w:cs="Arial"/>
        </w:rPr>
        <w:t xml:space="preserve">as attached. </w:t>
      </w:r>
    </w:p>
    <w:p w14:paraId="774CA944" w14:textId="77777777" w:rsidR="00BD04CA" w:rsidRDefault="00BD04CA" w:rsidP="0000464B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5CBCABE" w14:textId="6319A2C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</w:t>
      </w:r>
      <w:r w:rsidR="00CA1349">
        <w:rPr>
          <w:rFonts w:ascii="Arial" w:hAnsi="Arial" w:cs="Arial"/>
          <w:b/>
        </w:rPr>
        <w:t>SA2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383E9713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A1349">
        <w:rPr>
          <w:rFonts w:ascii="Arial" w:hAnsi="Arial" w:cs="Arial"/>
        </w:rPr>
        <w:t xml:space="preserve">SA2 </w:t>
      </w:r>
      <w:r w:rsidR="00CF057B">
        <w:rPr>
          <w:rFonts w:ascii="Arial" w:hAnsi="Arial" w:cs="Arial"/>
        </w:rPr>
        <w:t>to take above information into account</w:t>
      </w:r>
      <w:r w:rsidR="00FE7477">
        <w:rPr>
          <w:rFonts w:ascii="Arial" w:hAnsi="Arial" w:cs="Arial"/>
        </w:rPr>
        <w:t>, and provide feedback if any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FF05B64" w14:textId="77777777" w:rsidR="00923F8C" w:rsidRDefault="00923F8C" w:rsidP="00923F8C">
      <w:r>
        <w:t>RAN3#131</w:t>
      </w:r>
      <w:r>
        <w:tab/>
        <w:t>2026-02-09 – 2026-02-13</w:t>
      </w:r>
      <w:r>
        <w:tab/>
      </w:r>
      <w:r>
        <w:tab/>
      </w:r>
      <w:r w:rsidRPr="002D0713">
        <w:t>Stor-Göteborg, SE</w:t>
      </w:r>
    </w:p>
    <w:p w14:paraId="02EEDBE1" w14:textId="77777777" w:rsidR="00923F8C" w:rsidRDefault="00923F8C" w:rsidP="00923F8C">
      <w:r>
        <w:t>RAN3#131-bis</w:t>
      </w:r>
      <w:r>
        <w:tab/>
      </w:r>
      <w:r w:rsidRPr="00F90E50">
        <w:t>2026-04-13</w:t>
      </w:r>
      <w:r>
        <w:t xml:space="preserve"> – </w:t>
      </w:r>
      <w:r w:rsidRPr="00F90E50">
        <w:t>2026-04-1</w:t>
      </w:r>
      <w:r>
        <w:t>7</w:t>
      </w:r>
      <w:r>
        <w:tab/>
      </w:r>
      <w:r>
        <w:tab/>
        <w:t>Malta, MT</w:t>
      </w: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82F94" w14:textId="77777777" w:rsidR="00BE0780" w:rsidRDefault="00BE0780">
      <w:pPr>
        <w:spacing w:after="0"/>
      </w:pPr>
      <w:r>
        <w:separator/>
      </w:r>
    </w:p>
  </w:endnote>
  <w:endnote w:type="continuationSeparator" w:id="0">
    <w:p w14:paraId="0E6F5059" w14:textId="77777777" w:rsidR="00BE0780" w:rsidRDefault="00BE07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E0362" w14:textId="77777777" w:rsidR="00BE0780" w:rsidRDefault="00BE0780">
      <w:pPr>
        <w:spacing w:after="0"/>
      </w:pPr>
      <w:r>
        <w:separator/>
      </w:r>
    </w:p>
  </w:footnote>
  <w:footnote w:type="continuationSeparator" w:id="0">
    <w:p w14:paraId="3FBC0615" w14:textId="77777777" w:rsidR="00BE0780" w:rsidRDefault="00BE07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282C49"/>
    <w:multiLevelType w:val="hybridMultilevel"/>
    <w:tmpl w:val="4AD41E66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0D6F76"/>
    <w:multiLevelType w:val="hybridMultilevel"/>
    <w:tmpl w:val="9EFCA5F6"/>
    <w:lvl w:ilvl="0" w:tplc="CB70024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1"/>
  </w:num>
  <w:num w:numId="10">
    <w:abstractNumId w:val="9"/>
  </w:num>
  <w:num w:numId="11">
    <w:abstractNumId w:val="2"/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B56"/>
    <w:rsid w:val="0000464B"/>
    <w:rsid w:val="000058AE"/>
    <w:rsid w:val="000073DB"/>
    <w:rsid w:val="00007561"/>
    <w:rsid w:val="00011D77"/>
    <w:rsid w:val="00014CD5"/>
    <w:rsid w:val="000156FF"/>
    <w:rsid w:val="000174FB"/>
    <w:rsid w:val="00017F23"/>
    <w:rsid w:val="00020671"/>
    <w:rsid w:val="00023DEF"/>
    <w:rsid w:val="00030A3C"/>
    <w:rsid w:val="0003399D"/>
    <w:rsid w:val="000354F2"/>
    <w:rsid w:val="000379E9"/>
    <w:rsid w:val="00037C6C"/>
    <w:rsid w:val="000421A5"/>
    <w:rsid w:val="00065E9C"/>
    <w:rsid w:val="00066AFD"/>
    <w:rsid w:val="000670F2"/>
    <w:rsid w:val="00071893"/>
    <w:rsid w:val="00072355"/>
    <w:rsid w:val="00073C55"/>
    <w:rsid w:val="00075A4C"/>
    <w:rsid w:val="0008078F"/>
    <w:rsid w:val="0008413B"/>
    <w:rsid w:val="000845F8"/>
    <w:rsid w:val="000849CA"/>
    <w:rsid w:val="00084A21"/>
    <w:rsid w:val="00087796"/>
    <w:rsid w:val="00092E08"/>
    <w:rsid w:val="00094078"/>
    <w:rsid w:val="00096B7C"/>
    <w:rsid w:val="000971F4"/>
    <w:rsid w:val="00097659"/>
    <w:rsid w:val="000A11D8"/>
    <w:rsid w:val="000A123F"/>
    <w:rsid w:val="000A32C0"/>
    <w:rsid w:val="000B1594"/>
    <w:rsid w:val="000B1E2E"/>
    <w:rsid w:val="000B3A6D"/>
    <w:rsid w:val="000B4FCD"/>
    <w:rsid w:val="000B7685"/>
    <w:rsid w:val="000C0FE9"/>
    <w:rsid w:val="000C14DA"/>
    <w:rsid w:val="000C4251"/>
    <w:rsid w:val="000D07F9"/>
    <w:rsid w:val="000D5483"/>
    <w:rsid w:val="000E1426"/>
    <w:rsid w:val="000E2E97"/>
    <w:rsid w:val="000E5E08"/>
    <w:rsid w:val="000F4E57"/>
    <w:rsid w:val="000F4EA0"/>
    <w:rsid w:val="000F6242"/>
    <w:rsid w:val="000F74FC"/>
    <w:rsid w:val="000F7BCB"/>
    <w:rsid w:val="00112BA8"/>
    <w:rsid w:val="00112FB8"/>
    <w:rsid w:val="00113DAC"/>
    <w:rsid w:val="001148B3"/>
    <w:rsid w:val="0012343C"/>
    <w:rsid w:val="00123C32"/>
    <w:rsid w:val="001259A8"/>
    <w:rsid w:val="0013089B"/>
    <w:rsid w:val="00133260"/>
    <w:rsid w:val="00134EC2"/>
    <w:rsid w:val="00146F69"/>
    <w:rsid w:val="00147AD6"/>
    <w:rsid w:val="00152935"/>
    <w:rsid w:val="00152A5B"/>
    <w:rsid w:val="001552C7"/>
    <w:rsid w:val="0015795D"/>
    <w:rsid w:val="00170CFA"/>
    <w:rsid w:val="001715FA"/>
    <w:rsid w:val="00177F3D"/>
    <w:rsid w:val="0019126D"/>
    <w:rsid w:val="00192443"/>
    <w:rsid w:val="0019265A"/>
    <w:rsid w:val="00192EB7"/>
    <w:rsid w:val="00196ED9"/>
    <w:rsid w:val="00197894"/>
    <w:rsid w:val="001A2133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F0692"/>
    <w:rsid w:val="00201AD6"/>
    <w:rsid w:val="00203EFD"/>
    <w:rsid w:val="00204272"/>
    <w:rsid w:val="00205C17"/>
    <w:rsid w:val="00213B1E"/>
    <w:rsid w:val="0021456B"/>
    <w:rsid w:val="00216CD8"/>
    <w:rsid w:val="002173E8"/>
    <w:rsid w:val="00224A74"/>
    <w:rsid w:val="00227AE9"/>
    <w:rsid w:val="00227DCC"/>
    <w:rsid w:val="002334C3"/>
    <w:rsid w:val="00233A52"/>
    <w:rsid w:val="00235815"/>
    <w:rsid w:val="00247C1E"/>
    <w:rsid w:val="00254F5D"/>
    <w:rsid w:val="00260019"/>
    <w:rsid w:val="00261D65"/>
    <w:rsid w:val="002649F8"/>
    <w:rsid w:val="002758D2"/>
    <w:rsid w:val="002822B6"/>
    <w:rsid w:val="00282441"/>
    <w:rsid w:val="0028624F"/>
    <w:rsid w:val="002868FB"/>
    <w:rsid w:val="00294F06"/>
    <w:rsid w:val="0029524E"/>
    <w:rsid w:val="002A1C8E"/>
    <w:rsid w:val="002A2125"/>
    <w:rsid w:val="002A4738"/>
    <w:rsid w:val="002A7FBE"/>
    <w:rsid w:val="002B1FDE"/>
    <w:rsid w:val="002B2713"/>
    <w:rsid w:val="002B3323"/>
    <w:rsid w:val="002B4367"/>
    <w:rsid w:val="002B50AD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4C3E"/>
    <w:rsid w:val="002F699F"/>
    <w:rsid w:val="002F7592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061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3C4C"/>
    <w:rsid w:val="00367913"/>
    <w:rsid w:val="00367A66"/>
    <w:rsid w:val="00370A9C"/>
    <w:rsid w:val="00371DD3"/>
    <w:rsid w:val="003821A3"/>
    <w:rsid w:val="00383545"/>
    <w:rsid w:val="00383E0D"/>
    <w:rsid w:val="003938D8"/>
    <w:rsid w:val="00395470"/>
    <w:rsid w:val="003A4E34"/>
    <w:rsid w:val="003A7100"/>
    <w:rsid w:val="003B0239"/>
    <w:rsid w:val="003B097D"/>
    <w:rsid w:val="003B2D1C"/>
    <w:rsid w:val="003C1A1E"/>
    <w:rsid w:val="003C5EA2"/>
    <w:rsid w:val="003D0868"/>
    <w:rsid w:val="003D1F66"/>
    <w:rsid w:val="003D2034"/>
    <w:rsid w:val="003D39AF"/>
    <w:rsid w:val="003D4E83"/>
    <w:rsid w:val="003E1547"/>
    <w:rsid w:val="003E2364"/>
    <w:rsid w:val="003E4681"/>
    <w:rsid w:val="003E549A"/>
    <w:rsid w:val="003E7D81"/>
    <w:rsid w:val="003F1D9D"/>
    <w:rsid w:val="003F280F"/>
    <w:rsid w:val="00402F18"/>
    <w:rsid w:val="00403E49"/>
    <w:rsid w:val="00410EE2"/>
    <w:rsid w:val="00412CCB"/>
    <w:rsid w:val="00414207"/>
    <w:rsid w:val="00417506"/>
    <w:rsid w:val="00431511"/>
    <w:rsid w:val="00431D48"/>
    <w:rsid w:val="00433500"/>
    <w:rsid w:val="00433F71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70385"/>
    <w:rsid w:val="00472F0B"/>
    <w:rsid w:val="00484AD4"/>
    <w:rsid w:val="0048763A"/>
    <w:rsid w:val="00495698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C7E7A"/>
    <w:rsid w:val="004D0A70"/>
    <w:rsid w:val="004D0BC5"/>
    <w:rsid w:val="004D6EAF"/>
    <w:rsid w:val="004E002E"/>
    <w:rsid w:val="004E0160"/>
    <w:rsid w:val="004E0288"/>
    <w:rsid w:val="004E0D0B"/>
    <w:rsid w:val="004E1AD3"/>
    <w:rsid w:val="004E3939"/>
    <w:rsid w:val="00502D81"/>
    <w:rsid w:val="005036C6"/>
    <w:rsid w:val="00506F64"/>
    <w:rsid w:val="005071CB"/>
    <w:rsid w:val="00507F3F"/>
    <w:rsid w:val="005109A3"/>
    <w:rsid w:val="00512DB8"/>
    <w:rsid w:val="00513653"/>
    <w:rsid w:val="00514758"/>
    <w:rsid w:val="00514A1D"/>
    <w:rsid w:val="005203E4"/>
    <w:rsid w:val="00521004"/>
    <w:rsid w:val="0052290C"/>
    <w:rsid w:val="00524F52"/>
    <w:rsid w:val="0052501F"/>
    <w:rsid w:val="00540691"/>
    <w:rsid w:val="00541420"/>
    <w:rsid w:val="00543EEF"/>
    <w:rsid w:val="005446C9"/>
    <w:rsid w:val="005571FC"/>
    <w:rsid w:val="005662C6"/>
    <w:rsid w:val="005706DD"/>
    <w:rsid w:val="00575094"/>
    <w:rsid w:val="00575BB8"/>
    <w:rsid w:val="00581A01"/>
    <w:rsid w:val="00582A68"/>
    <w:rsid w:val="00585EA5"/>
    <w:rsid w:val="0059101E"/>
    <w:rsid w:val="00593746"/>
    <w:rsid w:val="00594A54"/>
    <w:rsid w:val="00597C1F"/>
    <w:rsid w:val="005A7925"/>
    <w:rsid w:val="005B42CE"/>
    <w:rsid w:val="005B4A74"/>
    <w:rsid w:val="005B5878"/>
    <w:rsid w:val="005D4628"/>
    <w:rsid w:val="005E1485"/>
    <w:rsid w:val="005E180C"/>
    <w:rsid w:val="005F2AA3"/>
    <w:rsid w:val="005F7DBE"/>
    <w:rsid w:val="0060192A"/>
    <w:rsid w:val="00601A2D"/>
    <w:rsid w:val="0060226A"/>
    <w:rsid w:val="0060281A"/>
    <w:rsid w:val="00604DAC"/>
    <w:rsid w:val="00613E20"/>
    <w:rsid w:val="00620491"/>
    <w:rsid w:val="00622282"/>
    <w:rsid w:val="00624181"/>
    <w:rsid w:val="0062637B"/>
    <w:rsid w:val="00633E17"/>
    <w:rsid w:val="0063450F"/>
    <w:rsid w:val="006406A9"/>
    <w:rsid w:val="006453EE"/>
    <w:rsid w:val="00646408"/>
    <w:rsid w:val="00653104"/>
    <w:rsid w:val="00657F06"/>
    <w:rsid w:val="00662638"/>
    <w:rsid w:val="006627F9"/>
    <w:rsid w:val="00664A35"/>
    <w:rsid w:val="00666F01"/>
    <w:rsid w:val="00670A11"/>
    <w:rsid w:val="00670EB7"/>
    <w:rsid w:val="00675CBE"/>
    <w:rsid w:val="00676096"/>
    <w:rsid w:val="0067616B"/>
    <w:rsid w:val="006805D7"/>
    <w:rsid w:val="006911CA"/>
    <w:rsid w:val="00693C15"/>
    <w:rsid w:val="006954DA"/>
    <w:rsid w:val="006A00B6"/>
    <w:rsid w:val="006A0174"/>
    <w:rsid w:val="006A0C51"/>
    <w:rsid w:val="006A2903"/>
    <w:rsid w:val="006A3E31"/>
    <w:rsid w:val="006B0172"/>
    <w:rsid w:val="006B3B76"/>
    <w:rsid w:val="006C2117"/>
    <w:rsid w:val="006C302E"/>
    <w:rsid w:val="006C59AE"/>
    <w:rsid w:val="006D30A7"/>
    <w:rsid w:val="006D444D"/>
    <w:rsid w:val="006D4A11"/>
    <w:rsid w:val="006D69DD"/>
    <w:rsid w:val="006E4553"/>
    <w:rsid w:val="006E7219"/>
    <w:rsid w:val="006F08B5"/>
    <w:rsid w:val="006F5902"/>
    <w:rsid w:val="006F7586"/>
    <w:rsid w:val="006F78C2"/>
    <w:rsid w:val="006F78CB"/>
    <w:rsid w:val="00700623"/>
    <w:rsid w:val="0072043A"/>
    <w:rsid w:val="0072163E"/>
    <w:rsid w:val="00721FC8"/>
    <w:rsid w:val="007247F5"/>
    <w:rsid w:val="00726C23"/>
    <w:rsid w:val="007439BA"/>
    <w:rsid w:val="007444CC"/>
    <w:rsid w:val="00747679"/>
    <w:rsid w:val="007517B9"/>
    <w:rsid w:val="00753BF1"/>
    <w:rsid w:val="00755503"/>
    <w:rsid w:val="0075668B"/>
    <w:rsid w:val="00757628"/>
    <w:rsid w:val="0076473F"/>
    <w:rsid w:val="007671BC"/>
    <w:rsid w:val="00767F36"/>
    <w:rsid w:val="00775122"/>
    <w:rsid w:val="00775751"/>
    <w:rsid w:val="007759AB"/>
    <w:rsid w:val="007774BA"/>
    <w:rsid w:val="00792E38"/>
    <w:rsid w:val="007A226D"/>
    <w:rsid w:val="007B3BE1"/>
    <w:rsid w:val="007B50C0"/>
    <w:rsid w:val="007B605E"/>
    <w:rsid w:val="007B6A68"/>
    <w:rsid w:val="007B79A8"/>
    <w:rsid w:val="007C51DD"/>
    <w:rsid w:val="007C56A3"/>
    <w:rsid w:val="007C5E91"/>
    <w:rsid w:val="007D70F2"/>
    <w:rsid w:val="007E23B2"/>
    <w:rsid w:val="007E3C84"/>
    <w:rsid w:val="007E602A"/>
    <w:rsid w:val="007F0E96"/>
    <w:rsid w:val="007F4F92"/>
    <w:rsid w:val="00801CB0"/>
    <w:rsid w:val="00804E00"/>
    <w:rsid w:val="0080727F"/>
    <w:rsid w:val="008135F9"/>
    <w:rsid w:val="008240A6"/>
    <w:rsid w:val="0082593C"/>
    <w:rsid w:val="008335C8"/>
    <w:rsid w:val="0084079C"/>
    <w:rsid w:val="00850342"/>
    <w:rsid w:val="008530CE"/>
    <w:rsid w:val="0086578B"/>
    <w:rsid w:val="00875AC1"/>
    <w:rsid w:val="00876A38"/>
    <w:rsid w:val="0087783D"/>
    <w:rsid w:val="00877A65"/>
    <w:rsid w:val="00881159"/>
    <w:rsid w:val="008824F1"/>
    <w:rsid w:val="0088446F"/>
    <w:rsid w:val="008879DF"/>
    <w:rsid w:val="00887BBD"/>
    <w:rsid w:val="008901AE"/>
    <w:rsid w:val="00891981"/>
    <w:rsid w:val="0089682A"/>
    <w:rsid w:val="00896E85"/>
    <w:rsid w:val="008B01F3"/>
    <w:rsid w:val="008B38C0"/>
    <w:rsid w:val="008B567C"/>
    <w:rsid w:val="008C619D"/>
    <w:rsid w:val="008C6926"/>
    <w:rsid w:val="008C7BB8"/>
    <w:rsid w:val="008D1E13"/>
    <w:rsid w:val="008D2D82"/>
    <w:rsid w:val="008D3EBA"/>
    <w:rsid w:val="008D5155"/>
    <w:rsid w:val="008D772F"/>
    <w:rsid w:val="008E14B3"/>
    <w:rsid w:val="008E2741"/>
    <w:rsid w:val="008E5935"/>
    <w:rsid w:val="008F0AAE"/>
    <w:rsid w:val="008F6FDD"/>
    <w:rsid w:val="00913106"/>
    <w:rsid w:val="0091509E"/>
    <w:rsid w:val="009227EB"/>
    <w:rsid w:val="00923F8C"/>
    <w:rsid w:val="0093200B"/>
    <w:rsid w:val="00932EAE"/>
    <w:rsid w:val="00933C16"/>
    <w:rsid w:val="00935AD5"/>
    <w:rsid w:val="009361F8"/>
    <w:rsid w:val="00936709"/>
    <w:rsid w:val="00936C09"/>
    <w:rsid w:val="0094230A"/>
    <w:rsid w:val="00943C24"/>
    <w:rsid w:val="00944BD1"/>
    <w:rsid w:val="0095432D"/>
    <w:rsid w:val="00957AF8"/>
    <w:rsid w:val="00962E24"/>
    <w:rsid w:val="009649CD"/>
    <w:rsid w:val="009672EB"/>
    <w:rsid w:val="00972D2D"/>
    <w:rsid w:val="009758B0"/>
    <w:rsid w:val="0097661F"/>
    <w:rsid w:val="009841B0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0F7F"/>
    <w:rsid w:val="009B1098"/>
    <w:rsid w:val="009B2BA3"/>
    <w:rsid w:val="009C27AF"/>
    <w:rsid w:val="009C368D"/>
    <w:rsid w:val="009C4056"/>
    <w:rsid w:val="009C43B5"/>
    <w:rsid w:val="009C60B9"/>
    <w:rsid w:val="009D0136"/>
    <w:rsid w:val="009D5522"/>
    <w:rsid w:val="009E7561"/>
    <w:rsid w:val="009F2442"/>
    <w:rsid w:val="009F406E"/>
    <w:rsid w:val="00A01A87"/>
    <w:rsid w:val="00A20D05"/>
    <w:rsid w:val="00A218CE"/>
    <w:rsid w:val="00A30B7B"/>
    <w:rsid w:val="00A3117A"/>
    <w:rsid w:val="00A31C70"/>
    <w:rsid w:val="00A3412F"/>
    <w:rsid w:val="00A4179A"/>
    <w:rsid w:val="00A461CC"/>
    <w:rsid w:val="00A474F9"/>
    <w:rsid w:val="00A511E0"/>
    <w:rsid w:val="00A529A9"/>
    <w:rsid w:val="00A57541"/>
    <w:rsid w:val="00A66FA8"/>
    <w:rsid w:val="00A66FDC"/>
    <w:rsid w:val="00A74F7E"/>
    <w:rsid w:val="00A75197"/>
    <w:rsid w:val="00A758AB"/>
    <w:rsid w:val="00A7631D"/>
    <w:rsid w:val="00A937D6"/>
    <w:rsid w:val="00AA23B1"/>
    <w:rsid w:val="00AA5454"/>
    <w:rsid w:val="00AA6407"/>
    <w:rsid w:val="00AA72F1"/>
    <w:rsid w:val="00AB13BB"/>
    <w:rsid w:val="00AB4CA4"/>
    <w:rsid w:val="00AB6166"/>
    <w:rsid w:val="00AC2789"/>
    <w:rsid w:val="00AD39A2"/>
    <w:rsid w:val="00AE15FA"/>
    <w:rsid w:val="00AE2BB2"/>
    <w:rsid w:val="00AE644C"/>
    <w:rsid w:val="00AF392D"/>
    <w:rsid w:val="00B01093"/>
    <w:rsid w:val="00B02A5A"/>
    <w:rsid w:val="00B071C6"/>
    <w:rsid w:val="00B10224"/>
    <w:rsid w:val="00B12119"/>
    <w:rsid w:val="00B1324B"/>
    <w:rsid w:val="00B13D93"/>
    <w:rsid w:val="00B15516"/>
    <w:rsid w:val="00B22C68"/>
    <w:rsid w:val="00B2325C"/>
    <w:rsid w:val="00B237C5"/>
    <w:rsid w:val="00B2486D"/>
    <w:rsid w:val="00B25064"/>
    <w:rsid w:val="00B255FF"/>
    <w:rsid w:val="00B37781"/>
    <w:rsid w:val="00B423C9"/>
    <w:rsid w:val="00B44E01"/>
    <w:rsid w:val="00B45A8E"/>
    <w:rsid w:val="00B67338"/>
    <w:rsid w:val="00B72AE0"/>
    <w:rsid w:val="00B7456D"/>
    <w:rsid w:val="00B80045"/>
    <w:rsid w:val="00B831B2"/>
    <w:rsid w:val="00B92EA4"/>
    <w:rsid w:val="00B93126"/>
    <w:rsid w:val="00B943FD"/>
    <w:rsid w:val="00B96AE5"/>
    <w:rsid w:val="00B97703"/>
    <w:rsid w:val="00B97EE0"/>
    <w:rsid w:val="00BB1027"/>
    <w:rsid w:val="00BB37BE"/>
    <w:rsid w:val="00BB512A"/>
    <w:rsid w:val="00BB5920"/>
    <w:rsid w:val="00BB5DA9"/>
    <w:rsid w:val="00BB6E73"/>
    <w:rsid w:val="00BC0C23"/>
    <w:rsid w:val="00BC2CE3"/>
    <w:rsid w:val="00BC54CD"/>
    <w:rsid w:val="00BC5A56"/>
    <w:rsid w:val="00BD04CA"/>
    <w:rsid w:val="00BD2AFA"/>
    <w:rsid w:val="00BD3338"/>
    <w:rsid w:val="00BD75B9"/>
    <w:rsid w:val="00BE0780"/>
    <w:rsid w:val="00BE1494"/>
    <w:rsid w:val="00BE2BD9"/>
    <w:rsid w:val="00BE75FD"/>
    <w:rsid w:val="00BF60D3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3C04"/>
    <w:rsid w:val="00C34150"/>
    <w:rsid w:val="00C35F36"/>
    <w:rsid w:val="00C45678"/>
    <w:rsid w:val="00C52340"/>
    <w:rsid w:val="00C52D88"/>
    <w:rsid w:val="00C54F88"/>
    <w:rsid w:val="00C65749"/>
    <w:rsid w:val="00C66BF2"/>
    <w:rsid w:val="00C714C9"/>
    <w:rsid w:val="00C75C45"/>
    <w:rsid w:val="00C93379"/>
    <w:rsid w:val="00C96BE4"/>
    <w:rsid w:val="00CA10C7"/>
    <w:rsid w:val="00CA1349"/>
    <w:rsid w:val="00CA58A3"/>
    <w:rsid w:val="00CA6C8D"/>
    <w:rsid w:val="00CB2D4B"/>
    <w:rsid w:val="00CB38A9"/>
    <w:rsid w:val="00CB498B"/>
    <w:rsid w:val="00CB5037"/>
    <w:rsid w:val="00CB5327"/>
    <w:rsid w:val="00CB7AD0"/>
    <w:rsid w:val="00CC0335"/>
    <w:rsid w:val="00CC271E"/>
    <w:rsid w:val="00CC59AB"/>
    <w:rsid w:val="00CC5E52"/>
    <w:rsid w:val="00CC698F"/>
    <w:rsid w:val="00CC73A2"/>
    <w:rsid w:val="00CD0586"/>
    <w:rsid w:val="00CD0A16"/>
    <w:rsid w:val="00CD223E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10314"/>
    <w:rsid w:val="00D203A6"/>
    <w:rsid w:val="00D21AB4"/>
    <w:rsid w:val="00D22D0C"/>
    <w:rsid w:val="00D27E5D"/>
    <w:rsid w:val="00D3122C"/>
    <w:rsid w:val="00D3384C"/>
    <w:rsid w:val="00D35CB3"/>
    <w:rsid w:val="00D40991"/>
    <w:rsid w:val="00D40CC2"/>
    <w:rsid w:val="00D411E1"/>
    <w:rsid w:val="00D412FB"/>
    <w:rsid w:val="00D41702"/>
    <w:rsid w:val="00D41901"/>
    <w:rsid w:val="00D42F96"/>
    <w:rsid w:val="00D445DD"/>
    <w:rsid w:val="00D44F19"/>
    <w:rsid w:val="00D45981"/>
    <w:rsid w:val="00D57425"/>
    <w:rsid w:val="00D619DC"/>
    <w:rsid w:val="00D61FC8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4B77"/>
    <w:rsid w:val="00D971CD"/>
    <w:rsid w:val="00D97717"/>
    <w:rsid w:val="00DA0730"/>
    <w:rsid w:val="00DA1023"/>
    <w:rsid w:val="00DA181A"/>
    <w:rsid w:val="00DA5957"/>
    <w:rsid w:val="00DB4789"/>
    <w:rsid w:val="00DB5238"/>
    <w:rsid w:val="00DB7926"/>
    <w:rsid w:val="00DC5BA0"/>
    <w:rsid w:val="00DD0405"/>
    <w:rsid w:val="00DD26EE"/>
    <w:rsid w:val="00DD4A5C"/>
    <w:rsid w:val="00DD4EA2"/>
    <w:rsid w:val="00DD77C0"/>
    <w:rsid w:val="00DD7CC5"/>
    <w:rsid w:val="00DE0B2A"/>
    <w:rsid w:val="00DE3CFF"/>
    <w:rsid w:val="00DE4281"/>
    <w:rsid w:val="00DE4D1C"/>
    <w:rsid w:val="00DF157A"/>
    <w:rsid w:val="00E008CF"/>
    <w:rsid w:val="00E015CA"/>
    <w:rsid w:val="00E066D7"/>
    <w:rsid w:val="00E069AD"/>
    <w:rsid w:val="00E11431"/>
    <w:rsid w:val="00E13DC4"/>
    <w:rsid w:val="00E14ECE"/>
    <w:rsid w:val="00E24166"/>
    <w:rsid w:val="00E24AB5"/>
    <w:rsid w:val="00E35B52"/>
    <w:rsid w:val="00E3660C"/>
    <w:rsid w:val="00E375C8"/>
    <w:rsid w:val="00E41014"/>
    <w:rsid w:val="00E41D49"/>
    <w:rsid w:val="00E43D32"/>
    <w:rsid w:val="00E4442C"/>
    <w:rsid w:val="00E45014"/>
    <w:rsid w:val="00E4723F"/>
    <w:rsid w:val="00E50627"/>
    <w:rsid w:val="00E53105"/>
    <w:rsid w:val="00E6046A"/>
    <w:rsid w:val="00E661BC"/>
    <w:rsid w:val="00E70543"/>
    <w:rsid w:val="00E71B94"/>
    <w:rsid w:val="00E71FBD"/>
    <w:rsid w:val="00E77A37"/>
    <w:rsid w:val="00E8205E"/>
    <w:rsid w:val="00E8284F"/>
    <w:rsid w:val="00E83027"/>
    <w:rsid w:val="00E87C09"/>
    <w:rsid w:val="00E902A6"/>
    <w:rsid w:val="00E94618"/>
    <w:rsid w:val="00E95795"/>
    <w:rsid w:val="00EA0500"/>
    <w:rsid w:val="00EA3599"/>
    <w:rsid w:val="00EB0ABC"/>
    <w:rsid w:val="00EB4F46"/>
    <w:rsid w:val="00EB5DB4"/>
    <w:rsid w:val="00ED46B9"/>
    <w:rsid w:val="00EE21A4"/>
    <w:rsid w:val="00EE4A06"/>
    <w:rsid w:val="00EE7D02"/>
    <w:rsid w:val="00EF12AC"/>
    <w:rsid w:val="00F018B3"/>
    <w:rsid w:val="00F02C65"/>
    <w:rsid w:val="00F105E8"/>
    <w:rsid w:val="00F12E72"/>
    <w:rsid w:val="00F13307"/>
    <w:rsid w:val="00F1401B"/>
    <w:rsid w:val="00F1508D"/>
    <w:rsid w:val="00F16BEB"/>
    <w:rsid w:val="00F232B8"/>
    <w:rsid w:val="00F23A15"/>
    <w:rsid w:val="00F26352"/>
    <w:rsid w:val="00F27F6A"/>
    <w:rsid w:val="00F32562"/>
    <w:rsid w:val="00F410AD"/>
    <w:rsid w:val="00F424D9"/>
    <w:rsid w:val="00F51818"/>
    <w:rsid w:val="00F5306B"/>
    <w:rsid w:val="00F53FD1"/>
    <w:rsid w:val="00F56EB6"/>
    <w:rsid w:val="00F571D0"/>
    <w:rsid w:val="00F572EC"/>
    <w:rsid w:val="00F6272A"/>
    <w:rsid w:val="00F62D1D"/>
    <w:rsid w:val="00F62D4F"/>
    <w:rsid w:val="00F72245"/>
    <w:rsid w:val="00F75A5C"/>
    <w:rsid w:val="00F77371"/>
    <w:rsid w:val="00F775C8"/>
    <w:rsid w:val="00F80B17"/>
    <w:rsid w:val="00F80E78"/>
    <w:rsid w:val="00F82878"/>
    <w:rsid w:val="00F83B54"/>
    <w:rsid w:val="00F86646"/>
    <w:rsid w:val="00F93978"/>
    <w:rsid w:val="00F94070"/>
    <w:rsid w:val="00FA426A"/>
    <w:rsid w:val="00FA639E"/>
    <w:rsid w:val="00FA7457"/>
    <w:rsid w:val="00FB0D05"/>
    <w:rsid w:val="00FB1E60"/>
    <w:rsid w:val="00FB4CE3"/>
    <w:rsid w:val="00FB7829"/>
    <w:rsid w:val="00FC7F7B"/>
    <w:rsid w:val="00FD156A"/>
    <w:rsid w:val="00FD1B43"/>
    <w:rsid w:val="00FD58C4"/>
    <w:rsid w:val="00FD5C05"/>
    <w:rsid w:val="00FE3522"/>
    <w:rsid w:val="00FE4370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390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127</cp:revision>
  <cp:lastPrinted>2002-04-23T07:10:00Z</cp:lastPrinted>
  <dcterms:created xsi:type="dcterms:W3CDTF">2025-11-05T07:54:00Z</dcterms:created>
  <dcterms:modified xsi:type="dcterms:W3CDTF">2025-11-07T02:42:00Z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